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27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389" w:right="2293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‐1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LL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4"/>
                <w:position w:val="1"/>
              </w:rPr>
              <w:t>'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7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004" w:right="19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1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15" w:right="19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FA‐1: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avifauna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diante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0" w:after="0" w:line="240" w:lineRule="auto"/>
              <w:ind w:left="1097" w:right="10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metodo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dei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ransetti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20" w:right="179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pK134+400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0" w:right="17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AV‐PE‐FA‐05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39" w:right="19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PESCHIERA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GARDA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957" w:right="19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02" w:right="158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4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1642210,993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vMerge/>
            <w:tcBorders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87" w:right="166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5031156,13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4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9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7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0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6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9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757" w:right="17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AV‐PE‐FA‐05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90" w:right="17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57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I°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Campagna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50" w:right="17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8.56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9.06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900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Nuvoloso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210" w:right="21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04" w:hRule="exact"/>
        </w:trPr>
        <w:tc>
          <w:tcPr>
            <w:tcW w:w="4920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205" w:right="21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6" w:hRule="exact"/>
        </w:trPr>
        <w:tc>
          <w:tcPr>
            <w:tcW w:w="9653" w:type="dxa"/>
            <w:gridSpan w:val="16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tcBorders>
              <w:bottom w:val="single" w:sz="8.96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08" w:space="0" w:color="000000"/>
              <w:bottom w:val="single" w:sz="8.9600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08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Svasso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maggiore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08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42" w:after="0" w:line="240" w:lineRule="auto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7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45" w:after="0" w:line="240" w:lineRule="auto"/>
              <w:ind w:left="192" w:right="1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Colombaccio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right="-17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right="-17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41" w:after="0" w:line="240" w:lineRule="auto"/>
              <w:ind w:left="192" w:right="1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Cormorano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44" w:after="0" w:line="240" w:lineRule="auto"/>
              <w:ind w:left="192" w:right="1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Fringue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right="-21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42" w:after="0" w:line="240" w:lineRule="auto"/>
              <w:ind w:left="192" w:right="1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42" w:after="0" w:line="240" w:lineRule="auto"/>
              <w:ind w:left="192" w:right="1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39" w:hRule="exact"/>
        </w:trPr>
        <w:tc>
          <w:tcPr>
            <w:tcW w:w="2987" w:type="dxa"/>
            <w:tcBorders>
              <w:top w:val="single" w:sz="8.960" w:space="0" w:color="000000"/>
              <w:bottom w:val="single" w:sz="8.48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icchio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1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45" w:after="0" w:line="240" w:lineRule="auto"/>
              <w:ind w:left="174" w:right="16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center"/>
        <w:spacing w:after="0"/>
        <w:sectPr>
          <w:pgMar w:header="719" w:top="2540" w:bottom="280" w:left="900" w:right="880"/>
          <w:headerReference w:type="default" r:id="rId5"/>
          <w:type w:val="continuous"/>
          <w:pgSz w:w="11920" w:h="16840"/>
        </w:sectPr>
      </w:pPr>
      <w:rPr/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4" w:hRule="exact"/>
        </w:trPr>
        <w:tc>
          <w:tcPr>
            <w:tcW w:w="9653" w:type="dxa"/>
            <w:gridSpan w:val="17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gridSpan w:val="2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gridSpan w:val="2"/>
            <w:tcBorders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Codibugnolo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6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18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Usignolo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ume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Folaga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right="-18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8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7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Balestruccio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Cannareccio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6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Canapino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6" w:lineRule="exact"/>
              <w:ind w:right="-17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maggi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Pigliamosche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right="-16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18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Fistione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turco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7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18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Cornacchia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igia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53" w:type="dxa"/>
            <w:gridSpan w:val="17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9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terri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iata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Atti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ità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ccata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5" w:hRule="exact"/>
        </w:trPr>
        <w:tc>
          <w:tcPr>
            <w:tcW w:w="559" w:type="dxa"/>
            <w:tcBorders>
              <w:top w:val="single" w:sz="8.960" w:space="0" w:color="000000"/>
              <w:bottom w:val="single" w:sz="4.63984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4.63984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6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13" w:hRule="exact"/>
        </w:trPr>
        <w:tc>
          <w:tcPr>
            <w:tcW w:w="9769" w:type="dxa"/>
            <w:gridSpan w:val="4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509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1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1067" w:right="11" w:firstLine="-869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18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7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Svasso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maggiore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Podiceps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cri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tatus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509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938" w:right="91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Sylvia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atricapilla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509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992" w:right="97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Colombaccio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Columba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umbus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509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992" w:right="97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Cormorano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Phalacrocorax</w:t>
            </w:r>
            <w:r>
              <w:rPr>
                <w:rFonts w:ascii="Calibri" w:hAnsi="Calibri" w:cs="Calibri" w:eastAsia="Calibri"/>
                <w:sz w:val="22"/>
                <w:szCs w:val="22"/>
                <w:spacing w:val="-1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carbo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509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992" w:right="97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Fringue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Fringilla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ebs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509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992" w:right="97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center"/>
        <w:spacing w:after="0"/>
        <w:sectPr>
          <w:pgMar w:header="719" w:footer="0" w:top="2540" w:bottom="280" w:left="900" w:right="880"/>
          <w:pgSz w:w="11920" w:h="16840"/>
        </w:sectPr>
      </w:pPr>
      <w:rPr/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61.599998" w:type="dxa"/>
      </w:tblPr>
      <w:tblGrid/>
      <w:tr>
        <w:trPr>
          <w:trHeight w:val="713" w:hRule="exact"/>
        </w:trPr>
        <w:tc>
          <w:tcPr>
            <w:tcW w:w="9653" w:type="dxa"/>
            <w:gridSpan w:val="4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32" w:space="0" w:color="000000"/>
            </w:tcBorders>
            <w:shd w:val="clear" w:color="auto" w:fill="00B04F"/>
          </w:tcPr>
          <w:p>
            <w:pPr>
              <w:spacing w:before="5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7" w:type="dxa"/>
            <w:tcBorders>
              <w:top w:val="nil" w:sz="6" w:space="0" w:color="auto"/>
              <w:bottom w:val="single" w:sz="4.639840" w:space="0" w:color="000000"/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108" w:right="-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68" w:lineRule="exact"/>
              <w:ind w:left="818" w:right="66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7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7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Turdus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6" w:right="10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muratore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Sitta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europaea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6" w:right="10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Parus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major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6" w:right="10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Codibugnolo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Aegithalos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caudatus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5" w:right="10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Usignolo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ume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Cettia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cetti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6" w:right="10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Hirundo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5" w:right="10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Folaga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Fulica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6" w:right="10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Balestruccio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Delichon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urb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cum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5" w:right="10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Cannareccio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Acroce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halus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7" w:right="108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Canapino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Hippolais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yglotta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5" w:right="10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rosso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maggiore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Dendrocopos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major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7" w:right="108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Pigliamosche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sci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apa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6" w:right="10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Fistione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turco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Netta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rufina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5" w:right="10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5" w:hRule="exact"/>
        </w:trPr>
        <w:tc>
          <w:tcPr>
            <w:tcW w:w="2609" w:type="dxa"/>
            <w:tcBorders>
              <w:top w:val="single" w:sz="4.639840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Cornacchia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igia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Corvus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cornix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244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2410" w:type="dxa"/>
            <w:gridSpan w:val="2"/>
            <w:tcBorders>
              <w:top w:val="single" w:sz="4.639840" w:space="0" w:color="000000"/>
              <w:bottom w:val="single" w:sz="13.76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07" w:right="108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12" w:after="0" w:line="240" w:lineRule="auto"/>
              <w:ind w:left="174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2122" w:right="210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58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77" w:type="dxa"/>
            <w:vMerge w:val="restart"/>
            <w:tcBorders>
              <w:top w:val="single" w:sz="4.639840" w:space="0" w:color="000000"/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595" w:hRule="exact"/>
        </w:trPr>
        <w:tc>
          <w:tcPr>
            <w:tcW w:w="5076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4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25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53" w:after="0" w:line="240" w:lineRule="auto"/>
              <w:ind w:left="2128" w:right="2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</w:rPr>
              <w:t>19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7" w:type="dxa"/>
            <w:vMerge/>
            <w:tcBorders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571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10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3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39" w:after="0" w:line="240" w:lineRule="auto"/>
              <w:ind w:left="2043" w:right="202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</w:rPr>
              <w:t>2,56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7" w:type="dxa"/>
            <w:vMerge/>
            <w:tcBorders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54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44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qu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20" w:after="0" w:line="240" w:lineRule="auto"/>
              <w:ind w:left="2043" w:right="20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</w:rPr>
              <w:t>0,87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7" w:type="dxa"/>
            <w:vMerge/>
            <w:tcBorders>
              <w:bottom w:val="nil" w:sz="6" w:space="0" w:color="auto"/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</w:tbl>
    <w:sectPr>
      <w:pgMar w:header="719" w:footer="0" w:top="2540" w:bottom="280" w:left="900" w:right="88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06pt;height:92.38pt;mso-position-horizontal-relative:page;mso-position-vertical-relative:page;z-index:-1802" coordorigin="1002,719" coordsize="9921,1848">
          <v:group style="position:absolute;left:1008;top:725;width:9910;height:2" coordorigin="1008,725" coordsize="9910,2">
            <v:shape style="position:absolute;left:1008;top:725;width:9910;height:2" coordorigin="1008,725" coordsize="9910,0" path="m1008,725l10918,725e" filled="f" stroked="t" strokeweight=".580pt" strokecolor="#000000">
              <v:path arrowok="t"/>
            </v:shape>
          </v:group>
          <v:group style="position:absolute;left:1013;top:730;width:2;height:1826" coordorigin="1013,730" coordsize="2,1826">
            <v:shape style="position:absolute;left:1013;top:730;width:2;height:1826" coordorigin="1013,730" coordsize="0,1826" path="m1013,730l1013,2556e" filled="f" stroked="t" strokeweight=".580pt" strokecolor="#000000">
              <v:path arrowok="t"/>
            </v:shape>
          </v:group>
          <v:group style="position:absolute;left:6228;top:730;width:2;height:1114" coordorigin="6228,730" coordsize="2,1114">
            <v:shape style="position:absolute;left:6228;top:730;width:2;height:1114" coordorigin="6228,730" coordsize="0,1114" path="m6228,730l6228,1843e" filled="f" stroked="t" strokeweight=".580pt" strokecolor="#000000">
              <v:path arrowok="t"/>
            </v:shape>
          </v:group>
          <v:group style="position:absolute;left:10913;top:730;width:2;height:1826" coordorigin="10913,730" coordsize="2,1826">
            <v:shape style="position:absolute;left:10913;top:730;width:2;height:1826" coordorigin="10913,730" coordsize="0,1826" path="m10913,730l10913,2556e" filled="f" stroked="t" strokeweight=".580pt" strokecolor="#000000">
              <v:path arrowok="t"/>
            </v:shape>
          </v:group>
          <v:group style="position:absolute;left:1008;top:1848;width:9910;height:2" coordorigin="1008,1848" coordsize="9910,2">
            <v:shape style="position:absolute;left:1008;top:1848;width:9910;height:2" coordorigin="1008,1848" coordsize="9910,0" path="m1008,1848l10918,1848e" filled="f" stroked="t" strokeweight=".580pt" strokecolor="#000000">
              <v:path arrowok="t"/>
            </v:shape>
          </v:group>
          <v:group style="position:absolute;left:1008;top:2561;width:9910;height:2" coordorigin="1008,2561" coordsize="9910,2">
            <v:shape style="position:absolute;left:1008;top:2561;width:9910;height:2" coordorigin="1008,2561" coordsize="9910,0" path="m1008,2561l10918,2561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040001pt;margin-top:51.119999pt;width:114.139pt;height:32.64pt;mso-position-horizontal-relative:page;mso-position-vertical-relative:page;z-index:-1801" type="#_x0000_t75">
          <v:imagedata r:id="rId1" o:title=""/>
        </v:shape>
      </w:pict>
    </w:r>
    <w:r>
      <w:rPr/>
      <w:pict>
        <v:shape style="position:absolute;margin-left:316.920013pt;margin-top:59.040001pt;width:93.146pt;height:24.96pt;mso-position-horizontal-relative:page;mso-position-vertical-relative:page;z-index:-1800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99998pt;margin-top:38.391552pt;width:120.697097pt;height:12.98pt;mso-position-horizontal-relative:page;mso-position-vertical-relative:page;z-index:-1799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NT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ACTOR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887085pt;margin-top:38.391552pt;width:107.216948pt;height:12.98pt;mso-position-horizontal-relative:page;mso-position-vertical-relative:page;z-index:-1798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5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SORV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LIA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599998pt;margin-top:95.674698pt;width:460.000178pt;height:32.660000pt;mso-position-horizontal-relative:page;mso-position-vertical-relative:page;z-index:-1797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GGI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BIE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TAL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OVIA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9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4" w:lineRule="exact"/>
                  <w:ind w:left="394" w:right="372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TRAT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BRE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5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LOTTO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99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1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2021-02-15T12:10:15Z</dcterms:created>
  <dcterms:modified xsi:type="dcterms:W3CDTF">2021-02-15T12:10:15Z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